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C31BB">
        <w:rPr>
          <w:rFonts w:cs="Arial"/>
          <w:b/>
          <w:caps/>
          <w:sz w:val="28"/>
          <w:szCs w:val="28"/>
        </w:rPr>
        <w:t>1350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C31BB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2C31BB">
              <w:rPr>
                <w:rFonts w:cs="Arial"/>
                <w:sz w:val="20"/>
                <w:szCs w:val="20"/>
              </w:rPr>
              <w:t>Capina e limpeza no final da Rua Benedito Marcolino de Souza, próximo ao nº 61, no Jardim do Portal.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2C31BB">
        <w:rPr>
          <w:rFonts w:cs="Arial"/>
        </w:rPr>
        <w:t>à realização de c</w:t>
      </w:r>
      <w:r w:rsidR="002C31BB" w:rsidRPr="002C31BB">
        <w:rPr>
          <w:rFonts w:cs="Arial"/>
        </w:rPr>
        <w:t>apina e limpeza no final da Rua Benedito Marcolino de Souza, próximo ao nº 61, no Jardim do Portal.</w:t>
      </w:r>
    </w:p>
    <w:p w:rsidR="002C31BB" w:rsidRPr="002C31BB" w:rsidRDefault="002C31BB" w:rsidP="002C31B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C31BB">
        <w:rPr>
          <w:rFonts w:cs="Arial"/>
        </w:rPr>
        <w:t>Conforme relatos de munícipe e fotos anexas, a rua encontra-se tomada de mato alto, colaborando para o surgimento de insetos e animais peçonhentos.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2C31BB">
        <w:rPr>
          <w:rFonts w:cs="Arial"/>
        </w:rPr>
        <w:t xml:space="preserve">19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C31BB" w:rsidRPr="005D429C" w:rsidRDefault="002C31BB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2C31BB" w:rsidRPr="005D429C" w:rsidRDefault="002C31BB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PSDB</w:t>
      </w:r>
      <w:r w:rsidRPr="00FA48F9">
        <w:rPr>
          <w:rFonts w:eastAsia="Calibri" w:cs="Arial"/>
          <w:lang w:eastAsia="en-US"/>
        </w:rPr>
        <w:t xml:space="preserve"> </w:t>
      </w:r>
    </w:p>
    <w:p w:rsidR="002C31BB" w:rsidRDefault="002C31BB" w:rsidP="00FA48F9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p w:rsidR="002C31BB" w:rsidRDefault="002C31BB">
      <w:pPr>
        <w:rPr>
          <w:rFonts w:cs="Arial"/>
        </w:rPr>
      </w:pPr>
      <w:r>
        <w:rPr>
          <w:rFonts w:cs="Arial"/>
        </w:rPr>
        <w:br w:type="page"/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102"/>
      </w:tblGrid>
      <w:tr w:rsidR="002C31BB" w:rsidTr="002C31BB">
        <w:trPr>
          <w:trHeight w:val="3330"/>
        </w:trPr>
        <w:tc>
          <w:tcPr>
            <w:tcW w:w="4395" w:type="dxa"/>
            <w:vMerge w:val="restart"/>
          </w:tcPr>
          <w:p w:rsidR="002C31BB" w:rsidRDefault="002C31BB" w:rsidP="003C3E53">
            <w:pPr>
              <w:tabs>
                <w:tab w:val="left" w:pos="-600"/>
                <w:tab w:val="left" w:pos="4508"/>
              </w:tabs>
              <w:spacing w:before="240" w:after="240" w:line="324" w:lineRule="auto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lastRenderedPageBreak/>
              <w:drawing>
                <wp:inline distT="0" distB="0" distL="0" distR="0" wp14:anchorId="71F03CAF">
                  <wp:extent cx="2880360" cy="4480560"/>
                  <wp:effectExtent l="0" t="0" r="0" b="0"/>
                  <wp:docPr id="13" name="Image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360" cy="4480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2" w:type="dxa"/>
          </w:tcPr>
          <w:p w:rsidR="002C31BB" w:rsidRDefault="002C31BB" w:rsidP="003C3E53">
            <w:pPr>
              <w:tabs>
                <w:tab w:val="left" w:pos="-600"/>
                <w:tab w:val="left" w:pos="4508"/>
              </w:tabs>
              <w:spacing w:before="240" w:after="240" w:line="324" w:lineRule="auto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2943A344">
                  <wp:extent cx="3238500" cy="2034540"/>
                  <wp:effectExtent l="0" t="0" r="0" b="3810"/>
                  <wp:docPr id="14" name="Image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0" cy="2034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31BB" w:rsidTr="002C31BB">
        <w:trPr>
          <w:trHeight w:val="3676"/>
        </w:trPr>
        <w:tc>
          <w:tcPr>
            <w:tcW w:w="4395" w:type="dxa"/>
            <w:vMerge/>
          </w:tcPr>
          <w:p w:rsidR="002C31BB" w:rsidRDefault="002C31BB" w:rsidP="003C3E53">
            <w:pPr>
              <w:tabs>
                <w:tab w:val="left" w:pos="-600"/>
                <w:tab w:val="left" w:pos="4508"/>
              </w:tabs>
              <w:spacing w:before="240" w:after="240" w:line="324" w:lineRule="auto"/>
              <w:jc w:val="center"/>
              <w:rPr>
                <w:noProof/>
              </w:rPr>
            </w:pPr>
          </w:p>
        </w:tc>
        <w:tc>
          <w:tcPr>
            <w:tcW w:w="5102" w:type="dxa"/>
          </w:tcPr>
          <w:p w:rsidR="002C31BB" w:rsidRDefault="002C31BB" w:rsidP="003C3E53">
            <w:pPr>
              <w:tabs>
                <w:tab w:val="left" w:pos="-600"/>
                <w:tab w:val="left" w:pos="4508"/>
              </w:tabs>
              <w:spacing w:before="240" w:after="240" w:line="324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DF1CD3A">
                  <wp:extent cx="3238500" cy="2072640"/>
                  <wp:effectExtent l="0" t="0" r="0" b="3810"/>
                  <wp:docPr id="15" name="Image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0" cy="20726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31BB" w:rsidRPr="00ED4D34" w:rsidRDefault="002C31BB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4AF86EC2">
            <wp:extent cx="5951220" cy="3009900"/>
            <wp:effectExtent l="0" t="0" r="0" b="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300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C31BB" w:rsidRPr="00ED4D34" w:rsidSect="007D39FD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B48" w:rsidRDefault="00CC1B48">
      <w:r>
        <w:separator/>
      </w:r>
    </w:p>
  </w:endnote>
  <w:endnote w:type="continuationSeparator" w:id="0">
    <w:p w:rsidR="00CC1B48" w:rsidRDefault="00CC1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B48" w:rsidRDefault="00CC1B48">
      <w:r>
        <w:separator/>
      </w:r>
    </w:p>
  </w:footnote>
  <w:footnote w:type="continuationSeparator" w:id="0">
    <w:p w:rsidR="00CC1B48" w:rsidRDefault="00CC1B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2C31BB">
      <w:rPr>
        <w:rFonts w:cs="Arial"/>
        <w:b/>
        <w:sz w:val="20"/>
        <w:szCs w:val="20"/>
        <w:u w:val="single"/>
      </w:rPr>
      <w:t>1350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2C31BB">
      <w:rPr>
        <w:rFonts w:cs="Arial"/>
        <w:b/>
        <w:sz w:val="20"/>
        <w:szCs w:val="20"/>
        <w:u w:val="single"/>
      </w:rPr>
      <w:t>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2C31BB">
      <w:rPr>
        <w:rFonts w:cs="Arial"/>
        <w:b/>
        <w:sz w:val="20"/>
        <w:szCs w:val="20"/>
        <w:u w:val="single"/>
      </w:rPr>
      <w:t xml:space="preserve">Vereador Dr. Rodrigo Salomon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C31B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C31B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31BB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6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C1B4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851CE-3952-48F4-8BAB-5707DE795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9</TotalTime>
  <Pages>2</Pages>
  <Words>110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2021-05-17T13:25:00Z</dcterms:created>
  <dcterms:modified xsi:type="dcterms:W3CDTF">2021-05-17T13:34:00Z</dcterms:modified>
</cp:coreProperties>
</file>